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2DAD9" w14:textId="2EFB9EEA" w:rsidR="00000000" w:rsidRDefault="00FB29CF">
      <w:pPr>
        <w:pStyle w:val="Heading1"/>
        <w:rPr>
          <w:sz w:val="28"/>
        </w:rPr>
      </w:pPr>
      <w:r>
        <w:rPr>
          <w:sz w:val="28"/>
        </w:rPr>
        <w:t xml:space="preserve">Take My Life – </w:t>
      </w:r>
      <w:r w:rsidR="00BE3EA2">
        <w:rPr>
          <w:sz w:val="28"/>
        </w:rPr>
        <w:t xml:space="preserve"> #171 in Worship Now - </w:t>
      </w:r>
      <w:bookmarkStart w:id="0" w:name="_GoBack"/>
      <w:bookmarkEnd w:id="0"/>
      <w:r>
        <w:rPr>
          <w:sz w:val="28"/>
        </w:rPr>
        <w:t>Scott Underwood</w:t>
      </w:r>
    </w:p>
    <w:p w14:paraId="0B02660A" w14:textId="77777777" w:rsidR="00000000" w:rsidRDefault="00FB29CF">
      <w:pPr>
        <w:rPr>
          <w:rFonts w:ascii="Arial" w:hAnsi="Arial"/>
          <w:sz w:val="28"/>
        </w:rPr>
      </w:pPr>
    </w:p>
    <w:p w14:paraId="761151BD" w14:textId="77777777" w:rsidR="00000000" w:rsidRDefault="00FB29CF">
      <w:pPr>
        <w:rPr>
          <w:rFonts w:ascii="Arial" w:hAnsi="Arial"/>
          <w:sz w:val="28"/>
        </w:rPr>
      </w:pPr>
    </w:p>
    <w:p w14:paraId="1179C423" w14:textId="77777777" w:rsidR="00000000" w:rsidRDefault="00FB29CF">
      <w:pPr>
        <w:pStyle w:val="Heading1"/>
        <w:rPr>
          <w:sz w:val="28"/>
        </w:rPr>
      </w:pPr>
      <w:r>
        <w:rPr>
          <w:sz w:val="28"/>
        </w:rPr>
        <w:t xml:space="preserve">E   A   B   </w:t>
      </w:r>
      <w:proofErr w:type="gramStart"/>
      <w:r>
        <w:rPr>
          <w:sz w:val="28"/>
        </w:rPr>
        <w:t>A</w:t>
      </w:r>
      <w:proofErr w:type="gramEnd"/>
      <w:r>
        <w:rPr>
          <w:sz w:val="28"/>
        </w:rPr>
        <w:t xml:space="preserve">            E   A   B   A </w:t>
      </w:r>
    </w:p>
    <w:p w14:paraId="07662B97" w14:textId="77777777" w:rsidR="00000000" w:rsidRDefault="00FB29CF">
      <w:pPr>
        <w:rPr>
          <w:rFonts w:ascii="Arial" w:hAnsi="Arial"/>
          <w:b/>
          <w:sz w:val="28"/>
        </w:rPr>
      </w:pPr>
    </w:p>
    <w:p w14:paraId="75A2EE29" w14:textId="77777777" w:rsidR="00000000" w:rsidRDefault="00FB29CF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E        A             B                    A </w:t>
      </w:r>
    </w:p>
    <w:p w14:paraId="06977E7A" w14:textId="77777777" w:rsidR="00000000" w:rsidRDefault="00FB29CF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   Holiness, holiness is what I long for,</w:t>
      </w:r>
    </w:p>
    <w:p w14:paraId="7CDBD13A" w14:textId="77777777" w:rsidR="00000000" w:rsidRDefault="00FB29CF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E        A                     B            A </w:t>
      </w:r>
    </w:p>
    <w:p w14:paraId="17F6A625" w14:textId="77777777" w:rsidR="00000000" w:rsidRDefault="00FB29CF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   Holiness, is what I need.</w:t>
      </w:r>
    </w:p>
    <w:p w14:paraId="6C508785" w14:textId="77777777" w:rsidR="00000000" w:rsidRDefault="00FB29CF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E        A     </w:t>
      </w:r>
      <w:r>
        <w:rPr>
          <w:rFonts w:ascii="Arial" w:hAnsi="Arial"/>
          <w:b/>
          <w:sz w:val="28"/>
        </w:rPr>
        <w:t xml:space="preserve">        B                         </w:t>
      </w:r>
      <w:proofErr w:type="gramStart"/>
      <w:r>
        <w:rPr>
          <w:rFonts w:ascii="Arial" w:hAnsi="Arial"/>
          <w:b/>
          <w:sz w:val="28"/>
        </w:rPr>
        <w:t>A</w:t>
      </w:r>
      <w:proofErr w:type="gramEnd"/>
      <w:r>
        <w:rPr>
          <w:rFonts w:ascii="Arial" w:hAnsi="Arial"/>
          <w:b/>
          <w:sz w:val="28"/>
        </w:rPr>
        <w:t xml:space="preserve">               E     A      B      A </w:t>
      </w:r>
    </w:p>
    <w:p w14:paraId="686BEE5A" w14:textId="77777777" w:rsidR="00000000" w:rsidRDefault="00FB29CF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   Holiness, holiness is what You want from me.</w:t>
      </w:r>
    </w:p>
    <w:p w14:paraId="0FA3E869" w14:textId="77777777" w:rsidR="00000000" w:rsidRDefault="00FB29CF">
      <w:pPr>
        <w:rPr>
          <w:rFonts w:ascii="Arial" w:hAnsi="Arial"/>
          <w:sz w:val="28"/>
        </w:rPr>
      </w:pPr>
    </w:p>
    <w:p w14:paraId="1E17C556" w14:textId="77777777" w:rsidR="00000000" w:rsidRDefault="00FB29CF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E             A                   B                    A </w:t>
      </w:r>
    </w:p>
    <w:p w14:paraId="10FA28C5" w14:textId="77777777" w:rsidR="00000000" w:rsidRDefault="00FB29CF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   Faithfulness, Faithfulness is what I long for,</w:t>
      </w:r>
    </w:p>
    <w:p w14:paraId="67FACDB4" w14:textId="77777777" w:rsidR="00000000" w:rsidRDefault="00FB29CF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E             A         </w:t>
      </w:r>
      <w:r>
        <w:rPr>
          <w:rFonts w:ascii="Arial" w:hAnsi="Arial"/>
          <w:b/>
          <w:sz w:val="28"/>
        </w:rPr>
        <w:t xml:space="preserve">            B            A </w:t>
      </w:r>
    </w:p>
    <w:p w14:paraId="1BB25ED0" w14:textId="77777777" w:rsidR="00000000" w:rsidRDefault="00FB29CF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   Faithfulness, is what I need.</w:t>
      </w:r>
    </w:p>
    <w:p w14:paraId="24EC2509" w14:textId="77777777" w:rsidR="00000000" w:rsidRDefault="00FB29CF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E             A                   B                          </w:t>
      </w:r>
      <w:proofErr w:type="gramStart"/>
      <w:r>
        <w:rPr>
          <w:rFonts w:ascii="Arial" w:hAnsi="Arial"/>
          <w:b/>
          <w:sz w:val="28"/>
        </w:rPr>
        <w:t>A</w:t>
      </w:r>
      <w:proofErr w:type="gramEnd"/>
      <w:r>
        <w:rPr>
          <w:rFonts w:ascii="Arial" w:hAnsi="Arial"/>
          <w:b/>
          <w:sz w:val="28"/>
        </w:rPr>
        <w:t xml:space="preserve">              E     A      B      A </w:t>
      </w:r>
    </w:p>
    <w:p w14:paraId="12558B16" w14:textId="77777777" w:rsidR="00000000" w:rsidRDefault="00FB29CF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   Faithfulness, Faithfulness is what You want from me.</w:t>
      </w:r>
    </w:p>
    <w:p w14:paraId="76C58309" w14:textId="77777777" w:rsidR="00000000" w:rsidRDefault="00FB29CF">
      <w:pPr>
        <w:rPr>
          <w:rFonts w:ascii="Arial" w:hAnsi="Arial"/>
          <w:sz w:val="28"/>
        </w:rPr>
      </w:pPr>
    </w:p>
    <w:p w14:paraId="1240EB61" w14:textId="77777777" w:rsidR="00000000" w:rsidRDefault="00FB29CF">
      <w:pPr>
        <w:pStyle w:val="Heading1"/>
        <w:rPr>
          <w:sz w:val="28"/>
        </w:rPr>
      </w:pPr>
      <w:r>
        <w:rPr>
          <w:sz w:val="28"/>
        </w:rPr>
        <w:t xml:space="preserve">               E   A          B      </w:t>
      </w:r>
      <w:r>
        <w:rPr>
          <w:sz w:val="28"/>
        </w:rPr>
        <w:t xml:space="preserve">   A</w:t>
      </w:r>
    </w:p>
    <w:p w14:paraId="5F92AC7F" w14:textId="77777777" w:rsidR="00000000" w:rsidRDefault="00FB29CF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Take my </w:t>
      </w:r>
      <w:proofErr w:type="gramStart"/>
      <w:r>
        <w:rPr>
          <w:rFonts w:ascii="Arial" w:hAnsi="Arial"/>
          <w:sz w:val="28"/>
        </w:rPr>
        <w:t xml:space="preserve">heart,   </w:t>
      </w:r>
      <w:proofErr w:type="gramEnd"/>
      <w:r>
        <w:rPr>
          <w:rFonts w:ascii="Arial" w:hAnsi="Arial"/>
          <w:sz w:val="28"/>
        </w:rPr>
        <w:t>and form it,</w:t>
      </w:r>
    </w:p>
    <w:p w14:paraId="18F07030" w14:textId="77777777" w:rsidR="00000000" w:rsidRDefault="00FB29CF">
      <w:pPr>
        <w:pStyle w:val="Heading1"/>
        <w:rPr>
          <w:sz w:val="28"/>
        </w:rPr>
      </w:pPr>
      <w:r>
        <w:rPr>
          <w:sz w:val="28"/>
        </w:rPr>
        <w:t xml:space="preserve">               E   A          B         A</w:t>
      </w:r>
    </w:p>
    <w:p w14:paraId="5B0C9211" w14:textId="77777777" w:rsidR="00000000" w:rsidRDefault="00FB29CF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Take my </w:t>
      </w:r>
      <w:proofErr w:type="gramStart"/>
      <w:r>
        <w:rPr>
          <w:rFonts w:ascii="Arial" w:hAnsi="Arial"/>
          <w:sz w:val="28"/>
        </w:rPr>
        <w:t xml:space="preserve">mind,   </w:t>
      </w:r>
      <w:proofErr w:type="gramEnd"/>
      <w:r>
        <w:rPr>
          <w:rFonts w:ascii="Arial" w:hAnsi="Arial"/>
          <w:sz w:val="28"/>
        </w:rPr>
        <w:t>transform it,</w:t>
      </w:r>
    </w:p>
    <w:p w14:paraId="0C4C6B99" w14:textId="77777777" w:rsidR="00000000" w:rsidRDefault="00FB29CF">
      <w:pPr>
        <w:pStyle w:val="Heading1"/>
        <w:rPr>
          <w:sz w:val="28"/>
        </w:rPr>
      </w:pPr>
      <w:r>
        <w:rPr>
          <w:sz w:val="28"/>
        </w:rPr>
        <w:t xml:space="preserve">               E   A          B         A</w:t>
      </w:r>
    </w:p>
    <w:p w14:paraId="6AC882C1" w14:textId="77777777" w:rsidR="00000000" w:rsidRDefault="00FB29CF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Take my </w:t>
      </w:r>
      <w:proofErr w:type="gramStart"/>
      <w:r>
        <w:rPr>
          <w:rFonts w:ascii="Arial" w:hAnsi="Arial"/>
          <w:sz w:val="28"/>
        </w:rPr>
        <w:t xml:space="preserve">will,   </w:t>
      </w:r>
      <w:proofErr w:type="gramEnd"/>
      <w:r>
        <w:rPr>
          <w:rFonts w:ascii="Arial" w:hAnsi="Arial"/>
          <w:sz w:val="28"/>
        </w:rPr>
        <w:t xml:space="preserve">    conform it,</w:t>
      </w:r>
    </w:p>
    <w:p w14:paraId="294D0C78" w14:textId="77777777" w:rsidR="00000000" w:rsidRDefault="00FB29CF">
      <w:pPr>
        <w:pStyle w:val="Heading1"/>
        <w:rPr>
          <w:sz w:val="28"/>
        </w:rPr>
      </w:pPr>
      <w:r>
        <w:rPr>
          <w:sz w:val="28"/>
        </w:rPr>
        <w:t xml:space="preserve">          E        A           B         A</w:t>
      </w:r>
    </w:p>
    <w:p w14:paraId="0BE40FDE" w14:textId="77777777" w:rsidR="00000000" w:rsidRDefault="00FB29CF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>To Yours, to Yours O Lord!</w:t>
      </w:r>
    </w:p>
    <w:p w14:paraId="47417AEF" w14:textId="77777777" w:rsidR="00000000" w:rsidRDefault="00FB29CF">
      <w:pPr>
        <w:rPr>
          <w:rFonts w:ascii="Arial" w:hAnsi="Arial"/>
          <w:sz w:val="28"/>
        </w:rPr>
      </w:pPr>
    </w:p>
    <w:p w14:paraId="36160103" w14:textId="77777777" w:rsidR="00000000" w:rsidRDefault="00FB29CF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E   </w:t>
      </w:r>
      <w:r>
        <w:rPr>
          <w:rFonts w:ascii="Arial" w:hAnsi="Arial"/>
          <w:b/>
          <w:sz w:val="28"/>
        </w:rPr>
        <w:t xml:space="preserve">               A                       B                    A </w:t>
      </w:r>
    </w:p>
    <w:p w14:paraId="05318FEF" w14:textId="77777777" w:rsidR="00000000" w:rsidRDefault="00FB29CF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   Righteousness, Righteousness is what I long for,</w:t>
      </w:r>
    </w:p>
    <w:p w14:paraId="596B6E02" w14:textId="77777777" w:rsidR="00000000" w:rsidRDefault="00FB29CF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E                  A                     B            A </w:t>
      </w:r>
    </w:p>
    <w:p w14:paraId="096826AF" w14:textId="77777777" w:rsidR="00000000" w:rsidRDefault="00FB29CF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   Righteousness, is what I need.</w:t>
      </w:r>
    </w:p>
    <w:p w14:paraId="7BA0C6E3" w14:textId="77777777" w:rsidR="00000000" w:rsidRDefault="00FB29CF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E                  A                       B    </w:t>
      </w:r>
      <w:r>
        <w:rPr>
          <w:rFonts w:ascii="Arial" w:hAnsi="Arial"/>
          <w:b/>
          <w:sz w:val="28"/>
        </w:rPr>
        <w:t xml:space="preserve">                      </w:t>
      </w:r>
      <w:proofErr w:type="gramStart"/>
      <w:r>
        <w:rPr>
          <w:rFonts w:ascii="Arial" w:hAnsi="Arial"/>
          <w:b/>
          <w:sz w:val="28"/>
        </w:rPr>
        <w:t>A</w:t>
      </w:r>
      <w:proofErr w:type="gramEnd"/>
      <w:r>
        <w:rPr>
          <w:rFonts w:ascii="Arial" w:hAnsi="Arial"/>
          <w:b/>
          <w:sz w:val="28"/>
        </w:rPr>
        <w:t xml:space="preserve">              E     A      B      A </w:t>
      </w:r>
    </w:p>
    <w:p w14:paraId="61FADEF6" w14:textId="77777777" w:rsidR="00000000" w:rsidRDefault="00FB29CF">
      <w:pPr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    Righteousness, Righteousness is what You want from me.</w:t>
      </w:r>
    </w:p>
    <w:p w14:paraId="70485DCE" w14:textId="77777777" w:rsidR="00FB29CF" w:rsidRDefault="00FB29CF">
      <w:pPr>
        <w:rPr>
          <w:rFonts w:ascii="Arial" w:hAnsi="Arial"/>
          <w:sz w:val="28"/>
        </w:rPr>
      </w:pPr>
    </w:p>
    <w:sectPr w:rsidR="00FB29CF">
      <w:pgSz w:w="12240" w:h="15840" w:code="1"/>
      <w:pgMar w:top="360" w:right="360" w:bottom="72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EA2"/>
    <w:rsid w:val="009A0E0E"/>
    <w:rsid w:val="00BE3EA2"/>
    <w:rsid w:val="00C7011B"/>
    <w:rsid w:val="00DD1C13"/>
    <w:rsid w:val="00FB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342BC2"/>
  <w15:chartTrackingRefBased/>
  <w15:docId w15:val="{1763B9FB-5389-4950-88FD-2C67CF3A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SOffice\Templates\Son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Song.dot</Template>
  <TotalTime>2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Take My Life – Scott Underwood</vt:lpstr>
    </vt:vector>
  </TitlesOfParts>
  <Company>Dell Computer Corporation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Take My Life – Scott Underwood</dc:title>
  <dc:subject/>
  <dc:creator>Lee J. Breaux</dc:creator>
  <cp:keywords/>
  <cp:lastModifiedBy>sysadmin</cp:lastModifiedBy>
  <cp:revision>2</cp:revision>
  <cp:lastPrinted>2020-03-08T17:09:00Z</cp:lastPrinted>
  <dcterms:created xsi:type="dcterms:W3CDTF">2020-03-08T17:11:00Z</dcterms:created>
  <dcterms:modified xsi:type="dcterms:W3CDTF">2020-03-08T17:11:00Z</dcterms:modified>
</cp:coreProperties>
</file>